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5F4" w:rsidRDefault="002255F4" w:rsidP="000852B1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Вопросы к экзамену по линейной алгебре </w:t>
      </w:r>
    </w:p>
    <w:p w:rsidR="002255F4" w:rsidRDefault="002255F4" w:rsidP="000852B1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Часть 1</w:t>
      </w:r>
    </w:p>
    <w:p w:rsidR="002255F4" w:rsidRDefault="002255F4" w:rsidP="00D246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Матрицы и их виды.</w:t>
      </w:r>
    </w:p>
    <w:p w:rsidR="002255F4" w:rsidRDefault="002255F4" w:rsidP="00D246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Определители 2 и 3 порядков и их вычисление разложением по элементам строки или столбца.</w:t>
      </w:r>
    </w:p>
    <w:p w:rsidR="002255F4" w:rsidRDefault="002255F4" w:rsidP="00D246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Вычисление определителей 3 порядка по правилу Саррюса.</w:t>
      </w:r>
    </w:p>
    <w:p w:rsidR="002255F4" w:rsidRDefault="002255F4" w:rsidP="00D246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Свойства определителей.</w:t>
      </w:r>
    </w:p>
    <w:p w:rsidR="002255F4" w:rsidRDefault="002255F4" w:rsidP="00D246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Линейные операции над матрицами.</w:t>
      </w:r>
    </w:p>
    <w:p w:rsidR="002255F4" w:rsidRDefault="002255F4" w:rsidP="00D246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Умножение матриц.</w:t>
      </w:r>
    </w:p>
    <w:p w:rsidR="002255F4" w:rsidRDefault="002255F4" w:rsidP="00D246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Обратная матрица. Алгоритм получения обратной матрицы с помощью алгебраических дополнений.</w:t>
      </w:r>
    </w:p>
    <w:p w:rsidR="002255F4" w:rsidRDefault="002255F4" w:rsidP="00D246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Нахождение обратной матрицы с помощью элементарных преобразований.</w:t>
      </w:r>
    </w:p>
    <w:p w:rsidR="002255F4" w:rsidRDefault="002255F4" w:rsidP="00D246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Ранг матрицы и его вычисление методом окаймляющих миноров.</w:t>
      </w:r>
    </w:p>
    <w:p w:rsidR="002255F4" w:rsidRDefault="002255F4" w:rsidP="00D246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Ранг матрицы и его вычисление с помощью элементарных преобразований.</w:t>
      </w:r>
    </w:p>
    <w:p w:rsidR="002255F4" w:rsidRDefault="002255F4" w:rsidP="00D246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Решение систем линейных уравнений по формулам Крамера.</w:t>
      </w:r>
    </w:p>
    <w:p w:rsidR="002255F4" w:rsidRDefault="002255F4" w:rsidP="00D246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Решение систем линейных уравнений методом Гаусса (случай единственного решения).</w:t>
      </w:r>
    </w:p>
    <w:p w:rsidR="002255F4" w:rsidRDefault="002255F4" w:rsidP="00D246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Решение систем линейных уравнений методом Гаусса (случай бесконечного множества решений).</w:t>
      </w:r>
    </w:p>
    <w:p w:rsidR="002255F4" w:rsidRDefault="002255F4" w:rsidP="00D246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Решение систем линейных уравнений методом Гаусса (случай пустого множества решений).</w:t>
      </w:r>
    </w:p>
    <w:p w:rsidR="002255F4" w:rsidRDefault="002255F4" w:rsidP="00D246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Матричный способ решения систем линейных уравнений.</w:t>
      </w:r>
    </w:p>
    <w:p w:rsidR="002255F4" w:rsidRDefault="002255F4" w:rsidP="00D246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–мерные векторы. Линейные операции над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-мерными векторами и их свойства. </w:t>
      </w:r>
    </w:p>
    <w:p w:rsidR="002255F4" w:rsidRDefault="002255F4" w:rsidP="00D246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линейного векторного пространства. Примеры линейных векторных пространств</w:t>
      </w:r>
    </w:p>
    <w:p w:rsidR="002255F4" w:rsidRDefault="002255F4" w:rsidP="00D246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Линейная зависимость векторов. </w:t>
      </w:r>
    </w:p>
    <w:p w:rsidR="002255F4" w:rsidRDefault="002255F4" w:rsidP="00D246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Базис и размерность линейного векторного пространства.</w:t>
      </w:r>
    </w:p>
    <w:p w:rsidR="002255F4" w:rsidRDefault="002255F4" w:rsidP="00D246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Скалярное произведение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–мерных векторов, его свойства и экономический смысл.</w:t>
      </w:r>
    </w:p>
    <w:p w:rsidR="002255F4" w:rsidRDefault="002255F4" w:rsidP="00D246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Евклидово пространство. Норма (длина) вектора и ее свойства.</w:t>
      </w:r>
    </w:p>
    <w:p w:rsidR="002255F4" w:rsidRDefault="002255F4" w:rsidP="00D246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Ортогональность векторов в Евклидовом пространстве. Ортонормированный базис.</w:t>
      </w:r>
    </w:p>
    <w:p w:rsidR="002255F4" w:rsidRDefault="002255F4" w:rsidP="00A42FE4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255F4" w:rsidRDefault="002255F4" w:rsidP="00A42FE4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255F4" w:rsidRDefault="002255F4" w:rsidP="00A42FE4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255F4" w:rsidRDefault="002255F4" w:rsidP="00A42FE4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255F4" w:rsidRDefault="002255F4" w:rsidP="00A42FE4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255F4" w:rsidRDefault="002255F4" w:rsidP="00A42FE4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255F4" w:rsidRDefault="002255F4" w:rsidP="00A42FE4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255F4" w:rsidRDefault="002255F4" w:rsidP="00A42FE4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255F4" w:rsidRDefault="002255F4" w:rsidP="00A42FE4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255F4" w:rsidRDefault="002255F4" w:rsidP="00A42FE4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255F4" w:rsidRDefault="002255F4" w:rsidP="00A42FE4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255F4" w:rsidRDefault="002255F4" w:rsidP="00A42FE4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255F4" w:rsidRDefault="002255F4" w:rsidP="00A42FE4">
      <w:pPr>
        <w:pStyle w:val="ListParagraph"/>
        <w:spacing w:after="0" w:line="240" w:lineRule="auto"/>
        <w:ind w:left="36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Часть 2</w:t>
      </w:r>
    </w:p>
    <w:p w:rsidR="002255F4" w:rsidRDefault="002255F4" w:rsidP="00A42FE4">
      <w:pPr>
        <w:pStyle w:val="ListParagraph"/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2255F4" w:rsidRDefault="002255F4" w:rsidP="00550DE7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Уравнение линии на плоскости. Составление уравнения линии.</w:t>
      </w:r>
    </w:p>
    <w:p w:rsidR="002255F4" w:rsidRDefault="002255F4" w:rsidP="00A42FE4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Отыскание точки пересечения линии.</w:t>
      </w:r>
    </w:p>
    <w:p w:rsidR="002255F4" w:rsidRDefault="002255F4" w:rsidP="00A42FE4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Уравнение прямой с угловым коэффициентом.</w:t>
      </w:r>
    </w:p>
    <w:p w:rsidR="002255F4" w:rsidRDefault="002255F4" w:rsidP="00A42FE4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Уравнение пучка прямых.</w:t>
      </w:r>
    </w:p>
    <w:p w:rsidR="002255F4" w:rsidRDefault="002255F4" w:rsidP="00A42FE4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Уравнение прямой, проходящей через 2 данные точки.</w:t>
      </w:r>
    </w:p>
    <w:p w:rsidR="002255F4" w:rsidRDefault="002255F4" w:rsidP="00A42FE4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Уравнение прямой «в отрезках» на осях координат.</w:t>
      </w:r>
    </w:p>
    <w:p w:rsidR="002255F4" w:rsidRDefault="002255F4" w:rsidP="00A42FE4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Общее уравнение прямой.</w:t>
      </w:r>
    </w:p>
    <w:p w:rsidR="002255F4" w:rsidRDefault="002255F4" w:rsidP="00A42FE4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Отыскание координат любой точки, принадлежащей прямой, заданной общим уравнением.</w:t>
      </w:r>
    </w:p>
    <w:p w:rsidR="002255F4" w:rsidRDefault="002255F4" w:rsidP="00A42FE4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Нахождение угла между прямыми.</w:t>
      </w:r>
    </w:p>
    <w:p w:rsidR="002255F4" w:rsidRDefault="002255F4" w:rsidP="00A42FE4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Условия параллельности и перпендикулярности прямых.</w:t>
      </w:r>
    </w:p>
    <w:p w:rsidR="002255F4" w:rsidRDefault="002255F4" w:rsidP="00A42FE4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Нахождение расстояния от точки до прямой.</w:t>
      </w:r>
    </w:p>
    <w:p w:rsidR="002255F4" w:rsidRDefault="002255F4" w:rsidP="00A42FE4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Уравнение плоскости, проходящей через данную точку перпендикулярно данному вектору.</w:t>
      </w:r>
    </w:p>
    <w:p w:rsidR="002255F4" w:rsidRDefault="002255F4" w:rsidP="00A42FE4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Общее уравнение плоскости.</w:t>
      </w:r>
    </w:p>
    <w:p w:rsidR="002255F4" w:rsidRDefault="002255F4" w:rsidP="00A42FE4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Уравнение плоскости «в отрезках» на осях координат.</w:t>
      </w:r>
    </w:p>
    <w:p w:rsidR="002255F4" w:rsidRDefault="002255F4" w:rsidP="00A42FE4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Нахождение угла между плоскостями.</w:t>
      </w:r>
    </w:p>
    <w:p w:rsidR="002255F4" w:rsidRDefault="002255F4" w:rsidP="00A42FE4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Условия параллельности и перпендикулярности плоскостей.</w:t>
      </w:r>
    </w:p>
    <w:p w:rsidR="002255F4" w:rsidRDefault="002255F4" w:rsidP="00A42FE4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Нахождение расстояния от точки до плоскости.</w:t>
      </w:r>
    </w:p>
    <w:p w:rsidR="002255F4" w:rsidRDefault="002255F4" w:rsidP="00A42FE4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Отыскание координат любой точки, принадлежащей плоскости, заданной общими уравнениями.</w:t>
      </w:r>
    </w:p>
    <w:p w:rsidR="002255F4" w:rsidRDefault="002255F4" w:rsidP="00A42FE4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Общее уравнение прямой в пространстве.</w:t>
      </w:r>
    </w:p>
    <w:p w:rsidR="002255F4" w:rsidRDefault="002255F4" w:rsidP="00A42FE4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Канонические уравнения прямой в пространстве.</w:t>
      </w:r>
    </w:p>
    <w:p w:rsidR="002255F4" w:rsidRDefault="002255F4" w:rsidP="00A42FE4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Нахождение угла между прямыми, заданными каноническими уравнениями.</w:t>
      </w:r>
    </w:p>
    <w:p w:rsidR="002255F4" w:rsidRDefault="002255F4" w:rsidP="00A42FE4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Условия параллельности и перпендикулярности прямых в пространстве, заданных каноническими уравнениями.</w:t>
      </w:r>
    </w:p>
    <w:p w:rsidR="002255F4" w:rsidRDefault="002255F4" w:rsidP="00A42FE4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Окружность. Каноническое и нормальное уравнение окружности.</w:t>
      </w:r>
    </w:p>
    <w:p w:rsidR="002255F4" w:rsidRDefault="002255F4" w:rsidP="00A42FE4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Эллипс. Каноническое и нормальное уравнения эллипса.</w:t>
      </w:r>
    </w:p>
    <w:p w:rsidR="002255F4" w:rsidRDefault="002255F4" w:rsidP="00A42FE4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Гипербола. Каноническое и нормальное уравнение гиперболы.</w:t>
      </w:r>
    </w:p>
    <w:p w:rsidR="002255F4" w:rsidRDefault="002255F4" w:rsidP="00A42FE4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Парабола. Каноническое и нормальное уравнение параболы.</w:t>
      </w:r>
    </w:p>
    <w:p w:rsidR="002255F4" w:rsidRPr="00A42FE4" w:rsidRDefault="002255F4" w:rsidP="00A42FE4">
      <w:pPr>
        <w:pStyle w:val="ListParagraph"/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sectPr w:rsidR="002255F4" w:rsidRPr="00A42FE4" w:rsidSect="00C6548F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53305"/>
    <w:multiLevelType w:val="hybridMultilevel"/>
    <w:tmpl w:val="92D809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A17C79"/>
    <w:multiLevelType w:val="hybridMultilevel"/>
    <w:tmpl w:val="9104B8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52B1"/>
    <w:rsid w:val="000852B1"/>
    <w:rsid w:val="000926A0"/>
    <w:rsid w:val="00132200"/>
    <w:rsid w:val="002255F4"/>
    <w:rsid w:val="002436F0"/>
    <w:rsid w:val="00292C68"/>
    <w:rsid w:val="003D38C4"/>
    <w:rsid w:val="00477433"/>
    <w:rsid w:val="00512C34"/>
    <w:rsid w:val="00550DE7"/>
    <w:rsid w:val="00A42FE4"/>
    <w:rsid w:val="00B35358"/>
    <w:rsid w:val="00BA5F18"/>
    <w:rsid w:val="00C6548F"/>
    <w:rsid w:val="00D246A1"/>
    <w:rsid w:val="00D30BE9"/>
    <w:rsid w:val="00E70273"/>
    <w:rsid w:val="00ED3AA7"/>
    <w:rsid w:val="00F61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35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852B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6548F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C65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54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418</Words>
  <Characters>2389</Characters>
  <Application>Microsoft Office Outlook</Application>
  <DocSecurity>0</DocSecurity>
  <Lines>0</Lines>
  <Paragraphs>0</Paragraphs>
  <ScaleCrop>false</ScaleCrop>
  <Company>SYSadmins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Вопросы к экзамену по линейной алгебре </dc:title>
  <dc:subject/>
  <dc:creator>Администратор</dc:creator>
  <cp:keywords/>
  <dc:description/>
  <cp:lastModifiedBy>Пользователь</cp:lastModifiedBy>
  <cp:revision>3</cp:revision>
  <cp:lastPrinted>2011-11-24T08:30:00Z</cp:lastPrinted>
  <dcterms:created xsi:type="dcterms:W3CDTF">2011-10-28T10:02:00Z</dcterms:created>
  <dcterms:modified xsi:type="dcterms:W3CDTF">2011-11-24T08:31:00Z</dcterms:modified>
</cp:coreProperties>
</file>